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5869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BAYNBRIDGE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19EFAA02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A59DDEE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A3A6B7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3F7740" w14:textId="77777777" w:rsidR="00A44303" w:rsidRDefault="00A44303" w:rsidP="00A44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ECE91A4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B60DAF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37A288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62F879" w14:textId="77777777" w:rsidR="00A44303" w:rsidRDefault="00A44303" w:rsidP="00A44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506037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E509" w14:textId="77777777" w:rsidR="00A44303" w:rsidRDefault="00A44303" w:rsidP="009139A6">
      <w:r>
        <w:separator/>
      </w:r>
    </w:p>
  </w:endnote>
  <w:endnote w:type="continuationSeparator" w:id="0">
    <w:p w14:paraId="1664BB65" w14:textId="77777777" w:rsidR="00A44303" w:rsidRDefault="00A443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62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F2F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A7D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8EBA" w14:textId="77777777" w:rsidR="00A44303" w:rsidRDefault="00A44303" w:rsidP="009139A6">
      <w:r>
        <w:separator/>
      </w:r>
    </w:p>
  </w:footnote>
  <w:footnote w:type="continuationSeparator" w:id="0">
    <w:p w14:paraId="4ED5AF93" w14:textId="77777777" w:rsidR="00A44303" w:rsidRDefault="00A443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FC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B2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07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303"/>
    <w:rsid w:val="000666E0"/>
    <w:rsid w:val="002510B7"/>
    <w:rsid w:val="005C130B"/>
    <w:rsid w:val="00826F5C"/>
    <w:rsid w:val="009139A6"/>
    <w:rsid w:val="009448BB"/>
    <w:rsid w:val="00A3176C"/>
    <w:rsid w:val="00A44303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8CDD8"/>
  <w15:chartTrackingRefBased/>
  <w15:docId w15:val="{D5EE5500-29C3-482A-B453-D7D6DB73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4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2022-04-22T19:22:00Z</dcterms:created>
  <dcterms:modified xsi:type="dcterms:W3CDTF">2022-04-22T19:23:00Z</dcterms:modified>
</cp:coreProperties>
</file>